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2004130C" w:rsidR="000F7ECB" w:rsidRPr="00AF6F1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AF6F16">
        <w:rPr>
          <w:rFonts w:cs="Arial"/>
          <w:bCs/>
          <w:sz w:val="22"/>
          <w:lang w:val="sv-SE"/>
        </w:rPr>
        <w:t>3GPP TSG-</w:t>
      </w:r>
      <w:r w:rsidR="002D0E83" w:rsidRPr="00AF6F16">
        <w:rPr>
          <w:rFonts w:cs="Arial"/>
          <w:bCs/>
          <w:color w:val="2F5496"/>
          <w:sz w:val="22"/>
          <w:lang w:val="sv-SE"/>
        </w:rPr>
        <w:t>SA</w:t>
      </w:r>
      <w:r w:rsidRPr="00AF6F16">
        <w:rPr>
          <w:rFonts w:cs="Arial"/>
          <w:bCs/>
          <w:sz w:val="22"/>
          <w:lang w:val="sv-SE"/>
        </w:rPr>
        <w:t xml:space="preserve"> Meeting </w:t>
      </w:r>
      <w:r w:rsidRPr="00AF6F16">
        <w:rPr>
          <w:rFonts w:cs="Arial"/>
          <w:bCs/>
          <w:color w:val="2F5496"/>
          <w:sz w:val="22"/>
          <w:lang w:val="sv-SE"/>
        </w:rPr>
        <w:t>#</w:t>
      </w:r>
      <w:r w:rsidR="002D0E83" w:rsidRPr="00AF6F16">
        <w:rPr>
          <w:rFonts w:cs="Arial"/>
          <w:bCs/>
          <w:color w:val="2F5496"/>
          <w:sz w:val="22"/>
          <w:lang w:val="sv-SE"/>
        </w:rPr>
        <w:t>10</w:t>
      </w:r>
      <w:r w:rsidR="00064DD6" w:rsidRPr="00AF6F16">
        <w:rPr>
          <w:rFonts w:cs="Arial"/>
          <w:bCs/>
          <w:color w:val="2F5496"/>
          <w:sz w:val="22"/>
          <w:lang w:val="sv-SE"/>
        </w:rPr>
        <w:t>8</w:t>
      </w:r>
      <w:r w:rsidRPr="00AF6F16">
        <w:rPr>
          <w:rFonts w:cs="Arial"/>
          <w:bCs/>
          <w:sz w:val="22"/>
          <w:lang w:val="sv-SE"/>
        </w:rPr>
        <w:tab/>
        <w:t xml:space="preserve">Tdoc </w:t>
      </w:r>
      <w:r w:rsidR="00AF6F16" w:rsidRPr="00AF6F16">
        <w:rPr>
          <w:rFonts w:cs="Arial"/>
          <w:bCs/>
          <w:color w:val="2F5496"/>
          <w:sz w:val="22"/>
          <w:lang w:val="sv-SE"/>
        </w:rPr>
        <w:t>SP</w:t>
      </w:r>
      <w:r w:rsidR="00AF6F16">
        <w:rPr>
          <w:rFonts w:cs="Arial"/>
          <w:bCs/>
          <w:color w:val="2F5496"/>
          <w:sz w:val="22"/>
          <w:lang w:val="sv-SE"/>
        </w:rPr>
        <w:t>-250647</w:t>
      </w:r>
    </w:p>
    <w:p w14:paraId="437AE657" w14:textId="2A407333" w:rsidR="000F7ECB" w:rsidRPr="00DC278D" w:rsidRDefault="00064DD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Prague, </w:t>
      </w:r>
      <w:r w:rsidR="00B13300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B13300">
        <w:rPr>
          <w:rFonts w:cs="Arial"/>
          <w:bCs/>
          <w:color w:val="2F5496"/>
          <w:sz w:val="22"/>
        </w:rPr>
        <w:t>0 13 June</w:t>
      </w:r>
      <w:r w:rsidR="004A3C79">
        <w:rPr>
          <w:rFonts w:cs="Arial"/>
          <w:bCs/>
          <w:color w:val="2F5496"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102342D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A73DA">
        <w:rPr>
          <w:rFonts w:ascii="Arial" w:hAnsi="Arial" w:cs="Arial"/>
          <w:b/>
          <w:color w:val="0000FF"/>
        </w:rPr>
        <w:t>TR 33.938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327C1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AF9C59E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02D356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5.20</w:t>
      </w:r>
    </w:p>
    <w:p w14:paraId="506A59EF" w14:textId="1A70F0A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Rel19</w:t>
      </w:r>
    </w:p>
    <w:p w14:paraId="42E612B3" w14:textId="16022CD6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3A73DA">
        <w:rPr>
          <w:rFonts w:ascii="Arial" w:hAnsi="Arial" w:cs="Arial"/>
          <w:b/>
          <w:color w:val="2F5496"/>
        </w:rPr>
        <w:t>FS_CryptoInv</w:t>
      </w:r>
      <w:proofErr w:type="spellEnd"/>
      <w:r w:rsidR="003A73DA">
        <w:rPr>
          <w:rFonts w:ascii="Arial" w:hAnsi="Arial" w:cs="Arial"/>
          <w:b/>
          <w:color w:val="2F5496"/>
        </w:rPr>
        <w:t xml:space="preserve"> (1060056)</w:t>
      </w:r>
    </w:p>
    <w:p w14:paraId="0F6824F6" w14:textId="1F6021BF" w:rsidR="004F5115" w:rsidRPr="003A73DA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A73DA">
        <w:rPr>
          <w:rFonts w:ascii="Arial" w:hAnsi="Arial" w:cs="Arial"/>
          <w:b/>
        </w:rPr>
        <w:t>Rapporteur</w:t>
      </w:r>
      <w:r w:rsidR="004F5115" w:rsidRPr="003A73DA">
        <w:rPr>
          <w:rFonts w:ascii="Arial" w:hAnsi="Arial" w:cs="Arial"/>
          <w:b/>
        </w:rPr>
        <w:t>:</w:t>
      </w:r>
      <w:r w:rsidR="004F5115" w:rsidRPr="003A73DA">
        <w:rPr>
          <w:rFonts w:ascii="Arial" w:hAnsi="Arial" w:cs="Arial"/>
          <w:b/>
        </w:rPr>
        <w:tab/>
      </w:r>
      <w:r w:rsidR="003A73DA" w:rsidRPr="003A73DA">
        <w:rPr>
          <w:rFonts w:ascii="Arial" w:hAnsi="Arial" w:cs="Arial"/>
          <w:b/>
          <w:color w:val="2F5496"/>
        </w:rPr>
        <w:t>Stawros Orkopoulos (Nokia), Zander (Zhongding) Lei (Hu</w:t>
      </w:r>
      <w:r w:rsidR="003A73DA">
        <w:rPr>
          <w:rFonts w:ascii="Arial" w:hAnsi="Arial" w:cs="Arial"/>
          <w:b/>
          <w:color w:val="2F5496"/>
        </w:rPr>
        <w:t>awei)</w:t>
      </w:r>
    </w:p>
    <w:p w14:paraId="310EAB50" w14:textId="77777777" w:rsidR="004F5115" w:rsidRPr="003A73DA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ECCE8A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27C1" w:rsidRPr="009327C1">
        <w:rPr>
          <w:rFonts w:ascii="Arial" w:hAnsi="Arial" w:cs="Arial"/>
          <w:b/>
          <w:color w:val="0070C0"/>
        </w:rPr>
        <w:t xml:space="preserve">Information and </w:t>
      </w:r>
      <w:r w:rsidR="003A73DA" w:rsidRPr="009327C1">
        <w:rPr>
          <w:rFonts w:ascii="Arial" w:hAnsi="Arial" w:cs="Arial"/>
          <w:b/>
          <w:color w:val="0070C0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32A5CEA" w:rsidR="0045428D" w:rsidRDefault="003A73DA">
      <w:pPr>
        <w:tabs>
          <w:tab w:val="left" w:pos="3119"/>
        </w:tabs>
        <w:rPr>
          <w:color w:val="0000FF"/>
          <w:sz w:val="24"/>
        </w:rPr>
      </w:pPr>
      <w:r w:rsidRPr="004D3578">
        <w:t>The present</w:t>
      </w:r>
      <w:r>
        <w:t>ed</w:t>
      </w:r>
      <w:r w:rsidRPr="004D3578">
        <w:t xml:space="preserve"> document </w:t>
      </w:r>
      <w:r>
        <w:t>(TR 33.938) 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</w:t>
      </w:r>
    </w:p>
    <w:p w14:paraId="20CFA678" w14:textId="7B914AD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4FF4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4FF4">
        <w:rPr>
          <w:b/>
          <w:color w:val="0000FF"/>
          <w:sz w:val="24"/>
        </w:rPr>
        <w:t>107</w:t>
      </w:r>
      <w:r>
        <w:rPr>
          <w:b/>
          <w:sz w:val="24"/>
        </w:rPr>
        <w:t>:</w:t>
      </w:r>
    </w:p>
    <w:p w14:paraId="59320576" w14:textId="6F480CD6" w:rsidR="0045428D" w:rsidRPr="003A73DA" w:rsidRDefault="003A73DA">
      <w:pPr>
        <w:tabs>
          <w:tab w:val="left" w:pos="3119"/>
        </w:tabs>
      </w:pPr>
      <w:r w:rsidRPr="003A73DA">
        <w:t>N/A</w:t>
      </w:r>
      <w:r>
        <w:t>, because this is first time presentation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F04CF7F" w:rsidR="0045428D" w:rsidRPr="003A73DA" w:rsidRDefault="009327C1">
      <w:pPr>
        <w:tabs>
          <w:tab w:val="left" w:pos="3119"/>
        </w:tabs>
      </w:pPr>
      <w:r>
        <w:t>TR cleanup.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A215205" w:rsidR="0045428D" w:rsidRPr="003A73DA" w:rsidRDefault="003A73DA">
      <w:pPr>
        <w:tabs>
          <w:tab w:val="left" w:pos="3119"/>
        </w:tabs>
      </w:pPr>
      <w:r w:rsidRPr="003A73DA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469" w14:textId="77777777" w:rsidR="006507E2" w:rsidRDefault="006507E2" w:rsidP="00C75908">
      <w:pPr>
        <w:spacing w:after="0"/>
      </w:pPr>
      <w:r>
        <w:separator/>
      </w:r>
    </w:p>
  </w:endnote>
  <w:endnote w:type="continuationSeparator" w:id="0">
    <w:p w14:paraId="7268AFD6" w14:textId="77777777" w:rsidR="006507E2" w:rsidRDefault="006507E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0E5A" w14:textId="77777777" w:rsidR="006507E2" w:rsidRDefault="006507E2" w:rsidP="00C75908">
      <w:pPr>
        <w:spacing w:after="0"/>
      </w:pPr>
      <w:r>
        <w:separator/>
      </w:r>
    </w:p>
  </w:footnote>
  <w:footnote w:type="continuationSeparator" w:id="0">
    <w:p w14:paraId="5C1AC71A" w14:textId="77777777" w:rsidR="006507E2" w:rsidRDefault="006507E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F6B03"/>
    <w:rsid w:val="000F7ECB"/>
    <w:rsid w:val="00201520"/>
    <w:rsid w:val="00222D66"/>
    <w:rsid w:val="00282C20"/>
    <w:rsid w:val="00295C73"/>
    <w:rsid w:val="002B09A1"/>
    <w:rsid w:val="002D0E83"/>
    <w:rsid w:val="00383281"/>
    <w:rsid w:val="00384314"/>
    <w:rsid w:val="00392E1C"/>
    <w:rsid w:val="003A1762"/>
    <w:rsid w:val="003A73DA"/>
    <w:rsid w:val="003B2D31"/>
    <w:rsid w:val="003E1EAD"/>
    <w:rsid w:val="003E2F3E"/>
    <w:rsid w:val="0045428D"/>
    <w:rsid w:val="00455F91"/>
    <w:rsid w:val="00474FF4"/>
    <w:rsid w:val="004929FD"/>
    <w:rsid w:val="004A3C79"/>
    <w:rsid w:val="004B159E"/>
    <w:rsid w:val="004F5115"/>
    <w:rsid w:val="006507E2"/>
    <w:rsid w:val="00653517"/>
    <w:rsid w:val="00702FB2"/>
    <w:rsid w:val="007E2108"/>
    <w:rsid w:val="00812091"/>
    <w:rsid w:val="00823475"/>
    <w:rsid w:val="008F1E04"/>
    <w:rsid w:val="009327C1"/>
    <w:rsid w:val="00A13689"/>
    <w:rsid w:val="00AA61FF"/>
    <w:rsid w:val="00AF6F16"/>
    <w:rsid w:val="00B13300"/>
    <w:rsid w:val="00B902F9"/>
    <w:rsid w:val="00C57A35"/>
    <w:rsid w:val="00C75908"/>
    <w:rsid w:val="00CC358C"/>
    <w:rsid w:val="00CE0FAE"/>
    <w:rsid w:val="00D3289C"/>
    <w:rsid w:val="00D6226F"/>
    <w:rsid w:val="00D63217"/>
    <w:rsid w:val="00DC278D"/>
    <w:rsid w:val="00E13A1F"/>
    <w:rsid w:val="00E24E87"/>
    <w:rsid w:val="00E62388"/>
    <w:rsid w:val="00ED60EE"/>
    <w:rsid w:val="00F04550"/>
    <w:rsid w:val="00F1705A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3289C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basedOn w:val="DefaultParagraphFont"/>
    <w:rsid w:val="003A7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3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3A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2025-06-03T10:11:00Z</dcterms:created>
  <dcterms:modified xsi:type="dcterms:W3CDTF">2025-06-03T10:11:00Z</dcterms:modified>
</cp:coreProperties>
</file>